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98E87" w14:textId="77777777" w:rsidR="002B6795" w:rsidRDefault="002B6795" w:rsidP="002B67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CLERKE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fl.1451)</w:t>
      </w:r>
    </w:p>
    <w:p w14:paraId="0ACD9E73" w14:textId="77777777" w:rsidR="002B6795" w:rsidRDefault="002B6795" w:rsidP="002B6795">
      <w:pPr>
        <w:pStyle w:val="NoSpacing"/>
        <w:rPr>
          <w:rFonts w:cs="Times New Roman"/>
          <w:szCs w:val="24"/>
        </w:rPr>
      </w:pPr>
    </w:p>
    <w:p w14:paraId="0D44473F" w14:textId="77777777" w:rsidR="002B6795" w:rsidRDefault="002B6795" w:rsidP="002B6795">
      <w:pPr>
        <w:pStyle w:val="NoSpacing"/>
        <w:rPr>
          <w:rFonts w:cs="Times New Roman"/>
          <w:szCs w:val="24"/>
        </w:rPr>
      </w:pPr>
    </w:p>
    <w:p w14:paraId="0F6DE879" w14:textId="77777777" w:rsidR="002B6795" w:rsidRDefault="002B6795" w:rsidP="002B67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Richard(q.v.)</w:t>
      </w:r>
    </w:p>
    <w:p w14:paraId="067C205C" w14:textId="77777777" w:rsidR="002B6795" w:rsidRDefault="002B6795" w:rsidP="002B67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(“Memorials of Merton College, with Biographical Notices of the Wardens </w:t>
      </w:r>
    </w:p>
    <w:p w14:paraId="62F217F3" w14:textId="77777777" w:rsidR="002B6795" w:rsidRDefault="002B6795" w:rsidP="002B67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 xml:space="preserve">, printed for the Oxford Historical at </w:t>
      </w:r>
    </w:p>
    <w:p w14:paraId="7C8DBDC2" w14:textId="77777777" w:rsidR="002B6795" w:rsidRDefault="002B6795" w:rsidP="002B67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</w:t>
      </w: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p.245)</w:t>
      </w:r>
    </w:p>
    <w:p w14:paraId="64B5BEAD" w14:textId="77777777" w:rsidR="002B6795" w:rsidRDefault="002B6795" w:rsidP="002B6795">
      <w:pPr>
        <w:pStyle w:val="NoSpacing"/>
        <w:rPr>
          <w:rFonts w:cs="Times New Roman"/>
          <w:szCs w:val="24"/>
        </w:rPr>
      </w:pPr>
    </w:p>
    <w:p w14:paraId="2B60CEC9" w14:textId="77777777" w:rsidR="002B6795" w:rsidRDefault="002B6795" w:rsidP="002B6795">
      <w:pPr>
        <w:pStyle w:val="NoSpacing"/>
        <w:rPr>
          <w:rFonts w:cs="Times New Roman"/>
          <w:szCs w:val="24"/>
        </w:rPr>
      </w:pPr>
    </w:p>
    <w:p w14:paraId="3BE9C9FD" w14:textId="77777777" w:rsidR="002B6795" w:rsidRDefault="002B6795" w:rsidP="002B67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1451</w:t>
      </w:r>
      <w:r>
        <w:rPr>
          <w:rFonts w:cs="Times New Roman"/>
          <w:szCs w:val="24"/>
        </w:rPr>
        <w:tab/>
        <w:t>They became members of the Guild of Knowle.      (ibid.)</w:t>
      </w:r>
    </w:p>
    <w:p w14:paraId="12F6C801" w14:textId="77777777" w:rsidR="002B6795" w:rsidRDefault="002B6795" w:rsidP="002B6795">
      <w:pPr>
        <w:pStyle w:val="NoSpacing"/>
        <w:rPr>
          <w:rFonts w:cs="Times New Roman"/>
          <w:szCs w:val="24"/>
        </w:rPr>
      </w:pPr>
    </w:p>
    <w:p w14:paraId="206380B8" w14:textId="77777777" w:rsidR="002B6795" w:rsidRDefault="002B6795" w:rsidP="002B6795">
      <w:pPr>
        <w:pStyle w:val="NoSpacing"/>
        <w:rPr>
          <w:rFonts w:cs="Times New Roman"/>
          <w:szCs w:val="24"/>
        </w:rPr>
      </w:pPr>
    </w:p>
    <w:p w14:paraId="244DC8B8" w14:textId="77777777" w:rsidR="002B6795" w:rsidRDefault="002B6795" w:rsidP="002B67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February 2025</w:t>
      </w:r>
    </w:p>
    <w:p w14:paraId="583F8C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B12BE" w14:textId="77777777" w:rsidR="002B6795" w:rsidRDefault="002B6795" w:rsidP="009139A6">
      <w:r>
        <w:separator/>
      </w:r>
    </w:p>
  </w:endnote>
  <w:endnote w:type="continuationSeparator" w:id="0">
    <w:p w14:paraId="230A9AB9" w14:textId="77777777" w:rsidR="002B6795" w:rsidRDefault="002B67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5A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657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8F9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3DE32" w14:textId="77777777" w:rsidR="002B6795" w:rsidRDefault="002B6795" w:rsidP="009139A6">
      <w:r>
        <w:separator/>
      </w:r>
    </w:p>
  </w:footnote>
  <w:footnote w:type="continuationSeparator" w:id="0">
    <w:p w14:paraId="2AC19838" w14:textId="77777777" w:rsidR="002B6795" w:rsidRDefault="002B67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697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834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14F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795"/>
    <w:rsid w:val="000666E0"/>
    <w:rsid w:val="00160E94"/>
    <w:rsid w:val="002510B7"/>
    <w:rsid w:val="00270799"/>
    <w:rsid w:val="002B679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FEE9C"/>
  <w15:chartTrackingRefBased/>
  <w15:docId w15:val="{CC92282A-BD9A-4852-B165-A7CC7CAD7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2025-02-07T21:31:00Z</dcterms:created>
  <dcterms:modified xsi:type="dcterms:W3CDTF">2025-02-07T21:31:00Z</dcterms:modified>
</cp:coreProperties>
</file>